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</w:t>
      </w:r>
      <w:proofErr w:type="gramStart"/>
      <w:r w:rsidRPr="000F0714">
        <w:t xml:space="preserve">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  <w:proofErr w:type="gramEnd"/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B72AAE" w:rsidRPr="00B72AAE">
          <w:rPr>
            <w:rStyle w:val="a9"/>
          </w:rPr>
          <w:t>Акционерное общество "Енисейское речное пароходство"</w:t>
        </w:r>
      </w:fldSimple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и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числе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B72AAE" w:rsidRPr="00F06873" w:rsidTr="004654AF">
        <w:trPr>
          <w:jc w:val="center"/>
        </w:trPr>
        <w:tc>
          <w:tcPr>
            <w:tcW w:w="3518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B72AAE" w:rsidRPr="00F06873" w:rsidRDefault="00B72AAE" w:rsidP="0031624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118" w:type="dxa"/>
            <w:vAlign w:val="center"/>
          </w:tcPr>
          <w:p w:rsidR="00B72AAE" w:rsidRPr="00F06873" w:rsidRDefault="00B72AA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063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169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72AAE" w:rsidRPr="00F06873" w:rsidTr="004654AF">
        <w:trPr>
          <w:jc w:val="center"/>
        </w:trPr>
        <w:tc>
          <w:tcPr>
            <w:tcW w:w="3518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B72AAE" w:rsidRPr="00F06873" w:rsidRDefault="00B72AAE" w:rsidP="0031624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118" w:type="dxa"/>
            <w:vAlign w:val="center"/>
          </w:tcPr>
          <w:p w:rsidR="00B72AAE" w:rsidRPr="00F06873" w:rsidRDefault="00B72AA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063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169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72AAE" w:rsidRPr="00F06873" w:rsidTr="004654AF">
        <w:trPr>
          <w:jc w:val="center"/>
        </w:trPr>
        <w:tc>
          <w:tcPr>
            <w:tcW w:w="3518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B72AAE" w:rsidRPr="00F06873" w:rsidRDefault="00B72AAE" w:rsidP="0031624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18" w:type="dxa"/>
            <w:vAlign w:val="center"/>
          </w:tcPr>
          <w:p w:rsidR="00B72AAE" w:rsidRPr="00F06873" w:rsidRDefault="00B72AA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63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B72AAE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B72AA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B72AA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B72AA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B72AA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B72AA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B72AAE" w:rsidRDefault="00F06873" w:rsidP="00B72AAE">
      <w:pPr>
        <w:jc w:val="right"/>
        <w:rPr>
          <w:sz w:val="20"/>
        </w:rPr>
      </w:pPr>
      <w:r w:rsidRPr="00F06873">
        <w:t>Таблица 2</w:t>
      </w:r>
      <w:r w:rsidR="00B72AAE">
        <w:fldChar w:fldCharType="begin"/>
      </w:r>
      <w:r w:rsidR="00B72AAE">
        <w:instrText xml:space="preserve"> INCLUDETEXT  "Q:\\Новые БАЗЫ САРМ (с 05.2024г.)\\База Тарасова Ю.В\\ARMv51_files\\sv_ved_org_46.xml" \! \t "C:\\Program Files (x86)\\Аттестация-5.1\\xsl\\per_rm\\form2_01.xsl"  \* MERGEFORMAT </w:instrText>
      </w:r>
      <w:r w:rsidR="00B72AAE"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1" w:type="dxa"/>
          <w:right w:w="71" w:type="dxa"/>
        </w:tblCellMar>
        <w:tblLook w:val="04A0"/>
      </w:tblPr>
      <w:tblGrid>
        <w:gridCol w:w="1485"/>
        <w:gridCol w:w="3038"/>
        <w:gridCol w:w="337"/>
        <w:gridCol w:w="337"/>
        <w:gridCol w:w="478"/>
        <w:gridCol w:w="337"/>
        <w:gridCol w:w="337"/>
        <w:gridCol w:w="481"/>
        <w:gridCol w:w="483"/>
        <w:gridCol w:w="483"/>
        <w:gridCol w:w="483"/>
        <w:gridCol w:w="483"/>
        <w:gridCol w:w="483"/>
        <w:gridCol w:w="483"/>
        <w:gridCol w:w="483"/>
        <w:gridCol w:w="483"/>
        <w:gridCol w:w="484"/>
        <w:gridCol w:w="637"/>
        <w:gridCol w:w="637"/>
        <w:gridCol w:w="637"/>
        <w:gridCol w:w="637"/>
        <w:gridCol w:w="637"/>
        <w:gridCol w:w="484"/>
        <w:gridCol w:w="431"/>
      </w:tblGrid>
      <w:tr w:rsidR="00B72AAE">
        <w:trPr>
          <w:divId w:val="63721227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Индивидуальный номер рабочего места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Профессия/должность/специальность работника</w:t>
            </w:r>
          </w:p>
        </w:tc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Классы (подклассы) условий труда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72AAE" w:rsidRDefault="00B72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Итоговый класс (подкласс) усл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вий труда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72AAE" w:rsidRDefault="00B72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Итоговый класс (подкласс) усл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вий труда с учетом эффективного применения СИЗ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72AAE" w:rsidRDefault="00B72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Повышенный размер оплаты труда (</w:t>
            </w:r>
            <w:proofErr w:type="spellStart"/>
            <w:r>
              <w:rPr>
                <w:sz w:val="16"/>
                <w:szCs w:val="16"/>
              </w:rPr>
              <w:t>да</w:t>
            </w:r>
            <w:proofErr w:type="gramStart"/>
            <w:r>
              <w:rPr>
                <w:sz w:val="16"/>
                <w:szCs w:val="16"/>
              </w:rPr>
              <w:t>,н</w:t>
            </w:r>
            <w:proofErr w:type="gramEnd"/>
            <w:r>
              <w:rPr>
                <w:sz w:val="16"/>
                <w:szCs w:val="16"/>
              </w:rPr>
              <w:t>ет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72AAE" w:rsidRDefault="00B72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Ежегодный дополнительный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чиваемый отпуск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72AAE" w:rsidRDefault="00B72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72AAE" w:rsidRDefault="00B72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Молоко или другие равноценные пищевые продукты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72AAE" w:rsidRDefault="00B72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Лечебно-профилактическое пит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72AAE" w:rsidRDefault="00B72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Право на досрочное назначение страховой пенсии (да/нет) </w:t>
            </w:r>
          </w:p>
        </w:tc>
      </w:tr>
      <w:tr w:rsidR="00B72AAE">
        <w:trPr>
          <w:divId w:val="63721227"/>
          <w:trHeight w:val="22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72AAE" w:rsidRDefault="00B72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Химический фактор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72AAE" w:rsidRDefault="00B72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 фактор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72AAE" w:rsidRDefault="00B72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Аэрозоли преимущественно </w:t>
            </w:r>
            <w:proofErr w:type="spellStart"/>
            <w:r>
              <w:rPr>
                <w:sz w:val="16"/>
                <w:szCs w:val="16"/>
              </w:rPr>
              <w:t>фиброгенного</w:t>
            </w:r>
            <w:proofErr w:type="spellEnd"/>
            <w:r>
              <w:rPr>
                <w:sz w:val="16"/>
                <w:szCs w:val="16"/>
              </w:rPr>
              <w:t xml:space="preserve"> действия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72AAE" w:rsidRDefault="00B72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Шум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72AAE" w:rsidRDefault="00B72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Инфразвук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72AAE" w:rsidRDefault="00B72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Ультразвук воздушный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72AAE" w:rsidRDefault="00B72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Вибрация общая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72AAE" w:rsidRDefault="00B72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Вибрация локальная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72AAE" w:rsidRDefault="00B72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72AAE" w:rsidRDefault="00B72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Ионизирующие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72AAE" w:rsidRDefault="00B72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Параметры микроклимата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72AAE" w:rsidRDefault="00B72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Параметры световой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72AAE" w:rsidRDefault="00B72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72AAE" w:rsidRDefault="00B72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rPr>
                <w:sz w:val="16"/>
                <w:szCs w:val="16"/>
              </w:rPr>
            </w:pPr>
          </w:p>
        </w:tc>
      </w:tr>
      <w:tr w:rsidR="00B72AAE">
        <w:trPr>
          <w:divId w:val="63721227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B72AAE">
        <w:trPr>
          <w:divId w:val="6372122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Филиал АО "ЕРП" Красноярский судоремонтный центр (г. Красноярск, проспект Красноярский рабочий, 150)</w:t>
            </w:r>
          </w:p>
        </w:tc>
      </w:tr>
      <w:tr w:rsidR="00B72AAE">
        <w:trPr>
          <w:divId w:val="6372122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Флот</w:t>
            </w:r>
          </w:p>
        </w:tc>
      </w:tr>
      <w:tr w:rsidR="00B72AAE">
        <w:trPr>
          <w:divId w:val="6372122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Захаров (28), пр. 428.1 (буксирный теплоход)</w:t>
            </w:r>
          </w:p>
        </w:tc>
      </w:tr>
      <w:tr w:rsidR="00B72AAE">
        <w:trPr>
          <w:divId w:val="63721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022812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Сменный </w:t>
            </w:r>
            <w:proofErr w:type="spellStart"/>
            <w:proofErr w:type="gramStart"/>
            <w:r>
              <w:rPr>
                <w:sz w:val="18"/>
                <w:szCs w:val="18"/>
              </w:rPr>
              <w:t>капитан-сменный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72AAE">
        <w:trPr>
          <w:divId w:val="63721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032812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Старший помощник </w:t>
            </w:r>
            <w:proofErr w:type="spellStart"/>
            <w:proofErr w:type="gramStart"/>
            <w:r>
              <w:rPr>
                <w:sz w:val="18"/>
                <w:szCs w:val="18"/>
              </w:rPr>
              <w:t>капитана-первый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72AAE">
        <w:trPr>
          <w:divId w:val="63721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042812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капитана-второй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72AAE">
        <w:trPr>
          <w:divId w:val="63721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052812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Третий помощник </w:t>
            </w:r>
            <w:proofErr w:type="spellStart"/>
            <w:proofErr w:type="gramStart"/>
            <w:r>
              <w:rPr>
                <w:sz w:val="18"/>
                <w:szCs w:val="18"/>
              </w:rPr>
              <w:t>капитана-третий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72AAE">
        <w:trPr>
          <w:divId w:val="63721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092812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72AAE">
        <w:trPr>
          <w:divId w:val="63721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102812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72AAE">
        <w:trPr>
          <w:divId w:val="63721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122812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72AAE">
        <w:trPr>
          <w:divId w:val="63721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132812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72AAE">
        <w:trPr>
          <w:divId w:val="63721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142812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72AAE">
        <w:trPr>
          <w:divId w:val="6372122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Боготол (13), пр. Р-14А (буксирный теплоход)</w:t>
            </w:r>
          </w:p>
        </w:tc>
      </w:tr>
      <w:tr w:rsidR="00B72AAE">
        <w:trPr>
          <w:divId w:val="63721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Капитан-механик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72AAE">
        <w:trPr>
          <w:divId w:val="63721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Старший помощник </w:t>
            </w:r>
            <w:proofErr w:type="spellStart"/>
            <w:proofErr w:type="gramStart"/>
            <w:r>
              <w:rPr>
                <w:sz w:val="18"/>
                <w:szCs w:val="18"/>
              </w:rPr>
              <w:t>капитана-первый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72AAE">
        <w:trPr>
          <w:divId w:val="63721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72AAE">
        <w:trPr>
          <w:divId w:val="63721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041312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72AAE">
        <w:trPr>
          <w:divId w:val="63721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051312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72AAE">
        <w:trPr>
          <w:divId w:val="63721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091312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72AAE">
        <w:trPr>
          <w:divId w:val="6372122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Филиал АО "ЕРП" </w:t>
            </w:r>
            <w:proofErr w:type="spellStart"/>
            <w:r>
              <w:rPr>
                <w:sz w:val="18"/>
                <w:szCs w:val="18"/>
              </w:rPr>
              <w:t>Подтесовская</w:t>
            </w:r>
            <w:proofErr w:type="spellEnd"/>
            <w:r>
              <w:rPr>
                <w:sz w:val="18"/>
                <w:szCs w:val="18"/>
              </w:rPr>
              <w:t xml:space="preserve"> РЭБ флота (Красноярский край, Енисейский район, 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одтесово</w:t>
            </w:r>
            <w:proofErr w:type="spellEnd"/>
            <w:r>
              <w:rPr>
                <w:sz w:val="18"/>
                <w:szCs w:val="18"/>
              </w:rPr>
              <w:t>, ул.Калинина № 2)</w:t>
            </w:r>
          </w:p>
        </w:tc>
      </w:tr>
      <w:tr w:rsidR="00B72AAE">
        <w:trPr>
          <w:divId w:val="6372122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Флот</w:t>
            </w:r>
          </w:p>
        </w:tc>
      </w:tr>
      <w:tr w:rsidR="00B72AAE">
        <w:trPr>
          <w:divId w:val="6372122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</w:t>
            </w: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  <w:r>
              <w:rPr>
                <w:sz w:val="18"/>
                <w:szCs w:val="18"/>
              </w:rPr>
              <w:t xml:space="preserve"> "Плотовод-708" (56), пр. 33</w:t>
            </w:r>
            <w:proofErr w:type="gramStart"/>
            <w:r>
              <w:rPr>
                <w:sz w:val="18"/>
                <w:szCs w:val="18"/>
              </w:rPr>
              <w:t xml:space="preserve"> Б</w:t>
            </w:r>
            <w:proofErr w:type="gramEnd"/>
            <w:r>
              <w:rPr>
                <w:sz w:val="18"/>
                <w:szCs w:val="18"/>
              </w:rPr>
              <w:t xml:space="preserve"> (буксир-толкач)</w:t>
            </w:r>
          </w:p>
        </w:tc>
      </w:tr>
      <w:tr w:rsidR="00B72AAE">
        <w:trPr>
          <w:divId w:val="63721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015613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Капитан-механик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72AAE">
        <w:trPr>
          <w:divId w:val="63721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025613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Старший помощник </w:t>
            </w:r>
            <w:proofErr w:type="spellStart"/>
            <w:proofErr w:type="gramStart"/>
            <w:r>
              <w:rPr>
                <w:sz w:val="18"/>
                <w:szCs w:val="18"/>
              </w:rPr>
              <w:t>капитана-первый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72AAE">
        <w:trPr>
          <w:divId w:val="6372122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</w:t>
            </w: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  <w:r>
              <w:rPr>
                <w:sz w:val="18"/>
                <w:szCs w:val="18"/>
              </w:rPr>
              <w:t xml:space="preserve"> "Механик Данилин" (95) пр.428.1 (буксир-толкач)</w:t>
            </w:r>
          </w:p>
        </w:tc>
      </w:tr>
      <w:tr w:rsidR="00B72AAE">
        <w:trPr>
          <w:divId w:val="63721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019513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Капитан-сменный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72AAE">
        <w:trPr>
          <w:divId w:val="63721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029513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Старший помощник </w:t>
            </w:r>
            <w:proofErr w:type="spellStart"/>
            <w:proofErr w:type="gramStart"/>
            <w:r>
              <w:rPr>
                <w:sz w:val="18"/>
                <w:szCs w:val="18"/>
              </w:rPr>
              <w:t>капитана-первый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72AAE">
        <w:trPr>
          <w:divId w:val="63721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039513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72AAE">
        <w:trPr>
          <w:divId w:val="6372122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</w:t>
            </w: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  <w:r>
              <w:rPr>
                <w:sz w:val="18"/>
                <w:szCs w:val="18"/>
              </w:rPr>
              <w:t xml:space="preserve"> "Михаил Бурак" (96) пр.428.2 (буксир-толкач)</w:t>
            </w:r>
          </w:p>
        </w:tc>
      </w:tr>
      <w:tr w:rsidR="00B72AAE">
        <w:trPr>
          <w:divId w:val="63721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019613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Механик-сменный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капитан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72AAE">
        <w:trPr>
          <w:divId w:val="63721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029613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2AAE" w:rsidRDefault="00B72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B72AAE" w:rsidP="00B72AAE">
      <w:pPr>
        <w:jc w:val="right"/>
        <w:rPr>
          <w:sz w:val="18"/>
          <w:szCs w:val="18"/>
          <w:lang w:val="en-US"/>
        </w:rPr>
      </w:pPr>
      <w:r>
        <w:fldChar w:fldCharType="end"/>
      </w:r>
    </w:p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fldSimple w:instr=" DOCVARIABLE fill_date \* MERGEFORMAT ">
        <w:r w:rsidR="00B72AAE">
          <w:rPr>
            <w:rStyle w:val="a9"/>
          </w:rPr>
          <w:t>27.03.2025</w:t>
        </w:r>
      </w:fldSimple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72AAE" w:rsidP="009D6532">
            <w:pPr>
              <w:pStyle w:val="aa"/>
            </w:pPr>
            <w:r>
              <w:t>Заместитель генерального директора по производству - Исполнительный дире</w:t>
            </w:r>
            <w:r>
              <w:t>к</w:t>
            </w:r>
            <w:r>
              <w:t>тор АО "ЕРП" ООО "</w:t>
            </w:r>
            <w:proofErr w:type="spellStart"/>
            <w:r>
              <w:t>Норникель</w:t>
            </w:r>
            <w:proofErr w:type="spellEnd"/>
            <w:r>
              <w:t xml:space="preserve"> - ЕРП", управляющей организац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6" w:name="com_pred"/>
            <w:bookmarkEnd w:id="6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72AAE" w:rsidP="009D6532">
            <w:pPr>
              <w:pStyle w:val="aa"/>
            </w:pPr>
            <w:proofErr w:type="spellStart"/>
            <w:r>
              <w:t>Грудинов</w:t>
            </w:r>
            <w:proofErr w:type="spellEnd"/>
            <w:r>
              <w:t xml:space="preserve"> Евгений Егорович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7" w:name="s070_1"/>
            <w:bookmarkEnd w:id="7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B72AAE" w:rsidP="009D6532">
            <w:pPr>
              <w:pStyle w:val="aa"/>
              <w:rPr>
                <w:vertAlign w:val="superscript"/>
              </w:rPr>
            </w:pPr>
            <w:proofErr w:type="gramStart"/>
            <w:r>
              <w:rPr>
                <w:vertAlign w:val="superscript"/>
              </w:rPr>
              <w:t>(фамилия, имя, отчество (при наличии)</w:t>
            </w:r>
            <w:proofErr w:type="gramEnd"/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642E12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72AA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72AAE" w:rsidP="009D6532">
            <w:pPr>
              <w:pStyle w:val="aa"/>
            </w:pPr>
            <w:r>
              <w:t xml:space="preserve">Начальник Отдела </w:t>
            </w:r>
            <w:proofErr w:type="spellStart"/>
            <w:r>
              <w:t>бюджетирования</w:t>
            </w:r>
            <w:proofErr w:type="spellEnd"/>
            <w:r>
              <w:t>, организации и оплаты труда Управл</w:t>
            </w:r>
            <w:r>
              <w:t>е</w:t>
            </w:r>
            <w:r>
              <w:t>ния по персоналу и социальной полит</w:t>
            </w:r>
            <w:r>
              <w:t>и</w:t>
            </w:r>
            <w:r>
              <w:t>ке ООО "</w:t>
            </w:r>
            <w:proofErr w:type="spellStart"/>
            <w:r>
              <w:t>Норникель</w:t>
            </w:r>
            <w:proofErr w:type="spellEnd"/>
            <w:r>
              <w:t xml:space="preserve"> – ЕРП", упра</w:t>
            </w:r>
            <w:r>
              <w:t>в</w:t>
            </w:r>
            <w:r>
              <w:t>ляющей организац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8" w:name="com_chlens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72AAE" w:rsidP="009D6532">
            <w:pPr>
              <w:pStyle w:val="aa"/>
            </w:pPr>
            <w:r>
              <w:t>Иванникова Людмила Алексан</w:t>
            </w:r>
            <w:r>
              <w:t>д</w:t>
            </w:r>
            <w:r>
              <w:t>ровна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72AA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9" w:name="s070_2"/>
            <w:bookmarkEnd w:id="9"/>
            <w:r w:rsidRPr="000905BE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B72AAE" w:rsidP="009D6532">
            <w:pPr>
              <w:pStyle w:val="aa"/>
              <w:rPr>
                <w:vertAlign w:val="superscript"/>
              </w:rPr>
            </w:pPr>
            <w:proofErr w:type="gramStart"/>
            <w:r>
              <w:rPr>
                <w:vertAlign w:val="superscript"/>
              </w:rPr>
              <w:t>(фамилия, имя, отчество (при наличии)</w:t>
            </w:r>
            <w:proofErr w:type="gramEnd"/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B72AAE" w:rsidRPr="00B72AAE" w:rsidTr="00B72AA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2AAE" w:rsidRPr="00B72AAE" w:rsidRDefault="00B72AAE" w:rsidP="009D6532">
            <w:pPr>
              <w:pStyle w:val="aa"/>
            </w:pPr>
            <w:r>
              <w:t>Заместитель генерального директора по промышленной безопасности, охране труда и эколог</w:t>
            </w:r>
            <w:proofErr w:type="gramStart"/>
            <w:r>
              <w:t>ии ООО</w:t>
            </w:r>
            <w:proofErr w:type="gramEnd"/>
            <w:r>
              <w:t xml:space="preserve"> "</w:t>
            </w:r>
            <w:proofErr w:type="spellStart"/>
            <w:r>
              <w:t>Норникель</w:t>
            </w:r>
            <w:proofErr w:type="spellEnd"/>
            <w:r>
              <w:t xml:space="preserve"> - ЕРП", управляющей организации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2AAE" w:rsidRPr="00B72AAE" w:rsidRDefault="00B72AA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2AAE" w:rsidRPr="00B72AAE" w:rsidRDefault="00B72AA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72AAE" w:rsidRPr="00B72AAE" w:rsidRDefault="00B72AA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2AAE" w:rsidRPr="00B72AAE" w:rsidRDefault="00B72AAE" w:rsidP="009D6532">
            <w:pPr>
              <w:pStyle w:val="aa"/>
            </w:pPr>
            <w:proofErr w:type="spellStart"/>
            <w:r>
              <w:t>Фейгина</w:t>
            </w:r>
            <w:proofErr w:type="spellEnd"/>
            <w:r>
              <w:t xml:space="preserve"> Ирина Юрьевна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2AAE" w:rsidRPr="00B72AAE" w:rsidRDefault="00B72AA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2AAE" w:rsidRPr="00B72AAE" w:rsidRDefault="00B72AAE" w:rsidP="009D6532">
            <w:pPr>
              <w:pStyle w:val="aa"/>
            </w:pPr>
          </w:p>
        </w:tc>
      </w:tr>
      <w:tr w:rsidR="00B72AAE" w:rsidRPr="00B72AAE" w:rsidTr="00B72AA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72AAE" w:rsidRPr="00B72AAE" w:rsidRDefault="00B72AAE" w:rsidP="009D6532">
            <w:pPr>
              <w:pStyle w:val="aa"/>
              <w:rPr>
                <w:vertAlign w:val="superscript"/>
              </w:rPr>
            </w:pPr>
            <w:r w:rsidRPr="00B72AA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72AAE" w:rsidRPr="00B72AAE" w:rsidRDefault="00B72AA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72AAE" w:rsidRPr="00B72AAE" w:rsidRDefault="00B72AAE" w:rsidP="009D6532">
            <w:pPr>
              <w:pStyle w:val="aa"/>
              <w:rPr>
                <w:vertAlign w:val="superscript"/>
              </w:rPr>
            </w:pPr>
            <w:r w:rsidRPr="00B72AA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72AAE" w:rsidRPr="00B72AAE" w:rsidRDefault="00B72AA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72AAE" w:rsidRPr="00B72AAE" w:rsidRDefault="00B72AAE" w:rsidP="009D6532">
            <w:pPr>
              <w:pStyle w:val="aa"/>
              <w:rPr>
                <w:vertAlign w:val="superscript"/>
              </w:rPr>
            </w:pPr>
            <w:proofErr w:type="gramStart"/>
            <w:r w:rsidRPr="00B72AAE">
              <w:rPr>
                <w:vertAlign w:val="superscript"/>
              </w:rPr>
              <w:t>(фамилия, имя, отчество (при наличии)</w:t>
            </w:r>
            <w:proofErr w:type="gramEnd"/>
          </w:p>
        </w:tc>
        <w:tc>
          <w:tcPr>
            <w:tcW w:w="284" w:type="dxa"/>
          </w:tcPr>
          <w:p w:rsidR="00B72AAE" w:rsidRPr="00B72AAE" w:rsidRDefault="00B72AA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72AAE" w:rsidRPr="00B72AAE" w:rsidRDefault="00B72AAE" w:rsidP="009D6532">
            <w:pPr>
              <w:pStyle w:val="aa"/>
              <w:rPr>
                <w:vertAlign w:val="superscript"/>
              </w:rPr>
            </w:pPr>
            <w:r w:rsidRPr="00B72AAE">
              <w:rPr>
                <w:vertAlign w:val="superscript"/>
              </w:rPr>
              <w:t>(дата)</w:t>
            </w:r>
          </w:p>
        </w:tc>
      </w:tr>
      <w:tr w:rsidR="00B72AAE" w:rsidRPr="00B72AAE" w:rsidTr="00B72AA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2AAE" w:rsidRPr="00B72AAE" w:rsidRDefault="00B72AAE" w:rsidP="009D6532">
            <w:pPr>
              <w:pStyle w:val="aa"/>
            </w:pPr>
            <w:r>
              <w:t>Главный специалист Службы охраны труда, пожарной безопасности и экол</w:t>
            </w:r>
            <w:r>
              <w:t>о</w:t>
            </w:r>
            <w:r>
              <w:t>г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2AAE" w:rsidRPr="00B72AAE" w:rsidRDefault="00B72AA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2AAE" w:rsidRPr="00B72AAE" w:rsidRDefault="00B72AA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72AAE" w:rsidRPr="00B72AAE" w:rsidRDefault="00B72AA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2AAE" w:rsidRPr="00B72AAE" w:rsidRDefault="00B72AAE" w:rsidP="009D6532">
            <w:pPr>
              <w:pStyle w:val="aa"/>
            </w:pPr>
            <w:proofErr w:type="spellStart"/>
            <w:r>
              <w:t>Карзевич</w:t>
            </w:r>
            <w:proofErr w:type="spellEnd"/>
            <w:r>
              <w:t xml:space="preserve"> Наталья Всеволодовна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2AAE" w:rsidRPr="00B72AAE" w:rsidRDefault="00B72AA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2AAE" w:rsidRPr="00B72AAE" w:rsidRDefault="00B72AAE" w:rsidP="009D6532">
            <w:pPr>
              <w:pStyle w:val="aa"/>
            </w:pPr>
          </w:p>
        </w:tc>
      </w:tr>
      <w:tr w:rsidR="00B72AAE" w:rsidRPr="00B72AAE" w:rsidTr="00B72AA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72AAE" w:rsidRPr="00B72AAE" w:rsidRDefault="00B72AAE" w:rsidP="009D6532">
            <w:pPr>
              <w:pStyle w:val="aa"/>
              <w:rPr>
                <w:vertAlign w:val="superscript"/>
              </w:rPr>
            </w:pPr>
            <w:r w:rsidRPr="00B72AA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72AAE" w:rsidRPr="00B72AAE" w:rsidRDefault="00B72AA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72AAE" w:rsidRPr="00B72AAE" w:rsidRDefault="00B72AAE" w:rsidP="009D6532">
            <w:pPr>
              <w:pStyle w:val="aa"/>
              <w:rPr>
                <w:vertAlign w:val="superscript"/>
              </w:rPr>
            </w:pPr>
            <w:r w:rsidRPr="00B72AA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72AAE" w:rsidRPr="00B72AAE" w:rsidRDefault="00B72AA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72AAE" w:rsidRPr="00B72AAE" w:rsidRDefault="00B72AAE" w:rsidP="009D6532">
            <w:pPr>
              <w:pStyle w:val="aa"/>
              <w:rPr>
                <w:vertAlign w:val="superscript"/>
              </w:rPr>
            </w:pPr>
            <w:proofErr w:type="gramStart"/>
            <w:r w:rsidRPr="00B72AAE">
              <w:rPr>
                <w:vertAlign w:val="superscript"/>
              </w:rPr>
              <w:t>(фамилия, имя, отчество (при наличии)</w:t>
            </w:r>
            <w:proofErr w:type="gramEnd"/>
          </w:p>
        </w:tc>
        <w:tc>
          <w:tcPr>
            <w:tcW w:w="284" w:type="dxa"/>
          </w:tcPr>
          <w:p w:rsidR="00B72AAE" w:rsidRPr="00B72AAE" w:rsidRDefault="00B72AA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72AAE" w:rsidRPr="00B72AAE" w:rsidRDefault="00B72AAE" w:rsidP="009D6532">
            <w:pPr>
              <w:pStyle w:val="aa"/>
              <w:rPr>
                <w:vertAlign w:val="superscript"/>
              </w:rPr>
            </w:pPr>
            <w:r w:rsidRPr="00B72AAE">
              <w:rPr>
                <w:vertAlign w:val="superscript"/>
              </w:rPr>
              <w:t>(дата)</w:t>
            </w:r>
          </w:p>
        </w:tc>
      </w:tr>
      <w:tr w:rsidR="00B72AAE" w:rsidRPr="00B72AAE" w:rsidTr="00B72AA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2AAE" w:rsidRPr="00B72AAE" w:rsidRDefault="00B72AAE" w:rsidP="009D6532">
            <w:pPr>
              <w:pStyle w:val="aa"/>
            </w:pPr>
            <w:r>
              <w:t>Председатель Енисейской территор</w:t>
            </w:r>
            <w:r>
              <w:t>и</w:t>
            </w:r>
            <w:r>
              <w:t>альной (бассейновой) организации О</w:t>
            </w:r>
            <w:r>
              <w:t>б</w:t>
            </w:r>
            <w:r>
              <w:t>щественной 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2AAE" w:rsidRPr="00B72AAE" w:rsidRDefault="00B72AA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2AAE" w:rsidRPr="00B72AAE" w:rsidRDefault="00B72AA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72AAE" w:rsidRPr="00B72AAE" w:rsidRDefault="00B72AA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2AAE" w:rsidRPr="00B72AAE" w:rsidRDefault="00B72AAE" w:rsidP="009D6532">
            <w:pPr>
              <w:pStyle w:val="aa"/>
            </w:pPr>
            <w:r>
              <w:t>Иванов Александр Анатольевич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2AAE" w:rsidRPr="00B72AAE" w:rsidRDefault="00B72AA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2AAE" w:rsidRPr="00B72AAE" w:rsidRDefault="00B72AAE" w:rsidP="009D6532">
            <w:pPr>
              <w:pStyle w:val="aa"/>
            </w:pPr>
          </w:p>
        </w:tc>
      </w:tr>
      <w:tr w:rsidR="00B72AAE" w:rsidRPr="00B72AAE" w:rsidTr="00B72AA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72AAE" w:rsidRPr="00B72AAE" w:rsidRDefault="00B72AAE" w:rsidP="009D6532">
            <w:pPr>
              <w:pStyle w:val="aa"/>
              <w:rPr>
                <w:vertAlign w:val="superscript"/>
              </w:rPr>
            </w:pPr>
            <w:r w:rsidRPr="00B72AA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72AAE" w:rsidRPr="00B72AAE" w:rsidRDefault="00B72AA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72AAE" w:rsidRPr="00B72AAE" w:rsidRDefault="00B72AAE" w:rsidP="009D6532">
            <w:pPr>
              <w:pStyle w:val="aa"/>
              <w:rPr>
                <w:vertAlign w:val="superscript"/>
              </w:rPr>
            </w:pPr>
            <w:r w:rsidRPr="00B72AA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72AAE" w:rsidRPr="00B72AAE" w:rsidRDefault="00B72AA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72AAE" w:rsidRPr="00B72AAE" w:rsidRDefault="00B72AAE" w:rsidP="009D6532">
            <w:pPr>
              <w:pStyle w:val="aa"/>
              <w:rPr>
                <w:vertAlign w:val="superscript"/>
              </w:rPr>
            </w:pPr>
            <w:proofErr w:type="gramStart"/>
            <w:r w:rsidRPr="00B72AAE">
              <w:rPr>
                <w:vertAlign w:val="superscript"/>
              </w:rPr>
              <w:t>(фамилия, имя, отчество (при наличии)</w:t>
            </w:r>
            <w:proofErr w:type="gramEnd"/>
          </w:p>
        </w:tc>
        <w:tc>
          <w:tcPr>
            <w:tcW w:w="284" w:type="dxa"/>
          </w:tcPr>
          <w:p w:rsidR="00B72AAE" w:rsidRPr="00B72AAE" w:rsidRDefault="00B72AA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72AAE" w:rsidRPr="00B72AAE" w:rsidRDefault="00B72AAE" w:rsidP="009D6532">
            <w:pPr>
              <w:pStyle w:val="aa"/>
              <w:rPr>
                <w:vertAlign w:val="superscript"/>
              </w:rPr>
            </w:pPr>
            <w:r w:rsidRPr="00B72AAE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BF5FA5" w:rsidP="002743B5">
      <w:r w:rsidRPr="00BF5FA5">
        <w:t>Эксперт (эксперты)</w:t>
      </w:r>
      <w:r w:rsidR="004654AF" w:rsidRPr="004654AF">
        <w:t xml:space="preserve">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B72AAE" w:rsidTr="00B72AAE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B72AAE" w:rsidRDefault="00B72AAE" w:rsidP="002743B5">
            <w:pPr>
              <w:pStyle w:val="aa"/>
            </w:pPr>
            <w:r w:rsidRPr="00B72AAE">
              <w:t>4536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B72AAE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B72AAE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B72AAE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B72AAE" w:rsidRDefault="00B72AAE" w:rsidP="002743B5">
            <w:pPr>
              <w:pStyle w:val="aa"/>
            </w:pPr>
            <w:r w:rsidRPr="00B72AAE">
              <w:t>Тарасова Юлия Васильевна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B72AAE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B72AAE" w:rsidRDefault="002743B5" w:rsidP="002743B5">
            <w:pPr>
              <w:pStyle w:val="aa"/>
            </w:pPr>
          </w:p>
        </w:tc>
      </w:tr>
      <w:tr w:rsidR="002743B5" w:rsidRPr="00B72AAE" w:rsidTr="00B72AAE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B72AAE" w:rsidRDefault="00B72AAE" w:rsidP="002743B5">
            <w:pPr>
              <w:pStyle w:val="aa"/>
              <w:rPr>
                <w:b/>
                <w:vertAlign w:val="superscript"/>
              </w:rPr>
            </w:pPr>
            <w:r w:rsidRPr="00B72AA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B72AAE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0" w:name="fio_users"/>
            <w:bookmarkEnd w:id="10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B72AAE" w:rsidRDefault="00B72AAE" w:rsidP="002743B5">
            <w:pPr>
              <w:pStyle w:val="aa"/>
              <w:rPr>
                <w:b/>
                <w:vertAlign w:val="superscript"/>
              </w:rPr>
            </w:pPr>
            <w:r w:rsidRPr="00B72AA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B72AAE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B72AAE" w:rsidRDefault="00B72AAE" w:rsidP="002743B5">
            <w:pPr>
              <w:pStyle w:val="aa"/>
              <w:rPr>
                <w:b/>
                <w:vertAlign w:val="superscript"/>
              </w:rPr>
            </w:pPr>
            <w:proofErr w:type="gramStart"/>
            <w:r w:rsidRPr="00B72AAE">
              <w:rPr>
                <w:vertAlign w:val="superscript"/>
              </w:rPr>
              <w:t>(фамилия, имя, отчество (при наличии)</w:t>
            </w:r>
            <w:proofErr w:type="gramEnd"/>
          </w:p>
        </w:tc>
        <w:tc>
          <w:tcPr>
            <w:tcW w:w="284" w:type="dxa"/>
          </w:tcPr>
          <w:p w:rsidR="002743B5" w:rsidRPr="00B72AAE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B72AAE" w:rsidRDefault="00B72AAE" w:rsidP="002743B5">
            <w:pPr>
              <w:pStyle w:val="aa"/>
              <w:rPr>
                <w:vertAlign w:val="superscript"/>
              </w:rPr>
            </w:pPr>
            <w:r w:rsidRPr="00B72AAE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AAE" w:rsidRPr="00B72AAE" w:rsidRDefault="00B72AAE" w:rsidP="00B72AAE">
      <w:pPr>
        <w:rPr>
          <w:szCs w:val="24"/>
        </w:rPr>
      </w:pPr>
      <w:r>
        <w:separator/>
      </w:r>
    </w:p>
  </w:endnote>
  <w:endnote w:type="continuationSeparator" w:id="0">
    <w:p w:rsidR="00B72AAE" w:rsidRPr="00B72AAE" w:rsidRDefault="00B72AAE" w:rsidP="00B72AAE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AAE" w:rsidRPr="00B72AAE" w:rsidRDefault="00B72AAE" w:rsidP="00B72AAE">
      <w:pPr>
        <w:rPr>
          <w:szCs w:val="24"/>
        </w:rPr>
      </w:pPr>
      <w:r>
        <w:separator/>
      </w:r>
    </w:p>
  </w:footnote>
  <w:footnote w:type="continuationSeparator" w:id="0">
    <w:p w:rsidR="00B72AAE" w:rsidRPr="00B72AAE" w:rsidRDefault="00B72AAE" w:rsidP="00B72AAE">
      <w:pPr>
        <w:rPr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vedoc_name" w:val="Документ12"/>
    <w:docVar w:name="adv_info1" w:val="     "/>
    <w:docVar w:name="adv_info2" w:val="     "/>
    <w:docVar w:name="adv_info3" w:val=" 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Середа Эльгиза Хамидовна"/>
    <w:docVar w:name="ceh_info" w:val="Акционерное общество &quot;Енисейское речное пароходство&quot;"/>
    <w:docVar w:name="close_doc_flag" w:val="0"/>
    <w:docVar w:name="doc_name" w:val="Документ12"/>
    <w:docVar w:name="doc_type" w:val="5"/>
    <w:docVar w:name="fill_date" w:val="27.03.2025"/>
    <w:docVar w:name="org_guid" w:val="A589A03DD0914545BAEEF424C10E6831"/>
    <w:docVar w:name="org_id" w:val="46"/>
    <w:docVar w:name="org_name" w:val="     "/>
    <w:docVar w:name="pers_guids" w:val="009313B99240490ABC8EEA19F19A6286@"/>
    <w:docVar w:name="pers_snils" w:val="009313B99240490ABC8EEA19F19A6286@"/>
    <w:docVar w:name="podr_id" w:val="org_46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Грудинов Евгений Егорович"/>
    <w:docVar w:name="prikaz_sout" w:val="817"/>
    <w:docVar w:name="rbtd_adr" w:val="     "/>
    <w:docVar w:name="rbtd_name" w:val="Акционерное общество &quot;Енисейское речное пароходство&quot;"/>
    <w:docVar w:name="step_test" w:val="54"/>
    <w:docVar w:name="sv_docs" w:val="1"/>
  </w:docVars>
  <w:rsids>
    <w:rsidRoot w:val="00B72AAE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B3B11"/>
    <w:rsid w:val="006E4DFC"/>
    <w:rsid w:val="00725C51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72AAE"/>
    <w:rsid w:val="00B874F5"/>
    <w:rsid w:val="00BA560A"/>
    <w:rsid w:val="00BF5FA5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2CE2"/>
    <w:rsid w:val="00E458F1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B72AA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72AAE"/>
    <w:rPr>
      <w:sz w:val="24"/>
    </w:rPr>
  </w:style>
  <w:style w:type="paragraph" w:styleId="ad">
    <w:name w:val="footer"/>
    <w:basedOn w:val="a"/>
    <w:link w:val="ae"/>
    <w:rsid w:val="00B72A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72AAE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3</Pages>
  <Words>1072</Words>
  <Characters>4995</Characters>
  <Application>Microsoft Office Word</Application>
  <DocSecurity>0</DocSecurity>
  <Lines>41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j.tarasova</dc:creator>
  <cp:keywords/>
  <dc:description/>
  <cp:lastModifiedBy>j.tarasova</cp:lastModifiedBy>
  <cp:revision>1</cp:revision>
  <dcterms:created xsi:type="dcterms:W3CDTF">2025-03-28T02:40:00Z</dcterms:created>
  <dcterms:modified xsi:type="dcterms:W3CDTF">2025-03-28T02:40:00Z</dcterms:modified>
</cp:coreProperties>
</file>